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D8B65" w14:textId="3BCD1C8E" w:rsidR="00BA00AB" w:rsidRDefault="00691F5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Christopher CURWEN</w:t>
      </w:r>
      <w:r>
        <w:rPr>
          <w:rFonts w:ascii="Times New Roman" w:hAnsi="Times New Roman" w:cs="Times New Roman"/>
          <w:sz w:val="24"/>
          <w:szCs w:val="24"/>
        </w:rPr>
        <w:t xml:space="preserve">      (fl.1423)</w:t>
      </w:r>
    </w:p>
    <w:p w14:paraId="46CD506C" w14:textId="4D931B19" w:rsidR="00691F5B" w:rsidRDefault="00691F5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835C16" w14:textId="0D706ED8" w:rsidR="00691F5B" w:rsidRDefault="00691F5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590673" w14:textId="6DBE6834" w:rsidR="00691F5B" w:rsidRDefault="00691F5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Nov.1423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Cumberland.     (C.F.R. 1422-30 p.52)</w:t>
      </w:r>
    </w:p>
    <w:p w14:paraId="3CB08F59" w14:textId="5C7817EE" w:rsidR="00691F5B" w:rsidRDefault="00691F5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3AF40F" w14:textId="1EB19AD3" w:rsidR="00691F5B" w:rsidRDefault="00691F5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8D4D0C" w14:textId="61DBB525" w:rsidR="00691F5B" w:rsidRPr="00691F5B" w:rsidRDefault="00691F5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December 2021</w:t>
      </w:r>
    </w:p>
    <w:sectPr w:rsidR="00691F5B" w:rsidRPr="00691F5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F41B3" w14:textId="77777777" w:rsidR="00691F5B" w:rsidRDefault="00691F5B" w:rsidP="009139A6">
      <w:r>
        <w:separator/>
      </w:r>
    </w:p>
  </w:endnote>
  <w:endnote w:type="continuationSeparator" w:id="0">
    <w:p w14:paraId="5048C2BF" w14:textId="77777777" w:rsidR="00691F5B" w:rsidRDefault="00691F5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160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7B82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7347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970F7" w14:textId="77777777" w:rsidR="00691F5B" w:rsidRDefault="00691F5B" w:rsidP="009139A6">
      <w:r>
        <w:separator/>
      </w:r>
    </w:p>
  </w:footnote>
  <w:footnote w:type="continuationSeparator" w:id="0">
    <w:p w14:paraId="4C19A012" w14:textId="77777777" w:rsidR="00691F5B" w:rsidRDefault="00691F5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9A37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107C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1951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F5B"/>
    <w:rsid w:val="000666E0"/>
    <w:rsid w:val="002510B7"/>
    <w:rsid w:val="005C130B"/>
    <w:rsid w:val="00691F5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ADB9E5"/>
  <w15:chartTrackingRefBased/>
  <w15:docId w15:val="{6E02BDC2-B0DC-40EA-B878-AD1B53BC4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2021-12-07T18:55:00Z</dcterms:created>
  <dcterms:modified xsi:type="dcterms:W3CDTF">2021-12-07T18:57:00Z</dcterms:modified>
</cp:coreProperties>
</file>